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895E4" w14:textId="3140D025" w:rsidR="007F038E" w:rsidRPr="0084448B" w:rsidRDefault="007F038E" w:rsidP="0084448B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5</w:t>
      </w:r>
      <w:r w:rsidR="00E54D89">
        <w:rPr>
          <w:rFonts w:ascii="Arial" w:hAnsi="Arial" w:cs="Arial"/>
          <w:b/>
          <w:sz w:val="44"/>
          <w:szCs w:val="44"/>
        </w:rPr>
        <w:t>.1</w:t>
      </w:r>
      <w:r w:rsidR="006A0144">
        <w:rPr>
          <w:rFonts w:ascii="Arial" w:hAnsi="Arial" w:cs="Arial"/>
          <w:b/>
          <w:sz w:val="44"/>
          <w:szCs w:val="44"/>
        </w:rPr>
        <w:t>:</w:t>
      </w:r>
      <w:r w:rsidR="00E54D89">
        <w:rPr>
          <w:rFonts w:ascii="Arial" w:hAnsi="Arial" w:cs="Arial"/>
          <w:b/>
          <w:sz w:val="44"/>
          <w:szCs w:val="44"/>
        </w:rPr>
        <w:t xml:space="preserve"> </w:t>
      </w:r>
      <w:r>
        <w:rPr>
          <w:rFonts w:ascii="Arial" w:hAnsi="Arial" w:cs="Arial"/>
          <w:b/>
          <w:sz w:val="44"/>
          <w:szCs w:val="44"/>
        </w:rPr>
        <w:t xml:space="preserve">Products and Services in Different Ecosystems </w:t>
      </w:r>
    </w:p>
    <w:p w14:paraId="418AF7C3" w14:textId="098A4EAC" w:rsidR="00E54D89" w:rsidRPr="007F038E" w:rsidRDefault="0084448B" w:rsidP="00E54D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Answer the questions. Then a</w:t>
      </w:r>
      <w:r w:rsidR="007F038E">
        <w:rPr>
          <w:rFonts w:ascii="Arial" w:hAnsi="Arial" w:cs="Arial"/>
          <w:sz w:val="22"/>
          <w:szCs w:val="22"/>
        </w:rPr>
        <w:t xml:space="preserve">t each station, </w:t>
      </w:r>
      <w:r>
        <w:rPr>
          <w:rFonts w:ascii="Arial" w:hAnsi="Arial" w:cs="Arial"/>
          <w:sz w:val="22"/>
          <w:szCs w:val="22"/>
        </w:rPr>
        <w:t xml:space="preserve">talk with your partner about the products and services that may be provided by the pictured ecosystem. Record your ideas. </w:t>
      </w:r>
      <w:r w:rsidR="00C170CB">
        <w:rPr>
          <w:rFonts w:ascii="Arial" w:hAnsi="Arial" w:cs="Arial"/>
          <w:sz w:val="22"/>
          <w:szCs w:val="22"/>
        </w:rPr>
        <w:t xml:space="preserve"> </w:t>
      </w:r>
    </w:p>
    <w:p w14:paraId="43DFC114" w14:textId="69C088DB" w:rsidR="00E54D89" w:rsidRDefault="00E54D89" w:rsidP="00E54D89">
      <w:pPr>
        <w:rPr>
          <w:rFonts w:ascii="Arial" w:hAnsi="Arial" w:cs="Arial"/>
          <w:noProof/>
          <w:sz w:val="22"/>
          <w:szCs w:val="22"/>
        </w:rPr>
      </w:pPr>
    </w:p>
    <w:p w14:paraId="63730D75" w14:textId="68A4130D" w:rsidR="0084448B" w:rsidRPr="0084448B" w:rsidRDefault="0084448B" w:rsidP="0084448B">
      <w:pPr>
        <w:pStyle w:val="ListParagraph"/>
        <w:numPr>
          <w:ilvl w:val="0"/>
          <w:numId w:val="12"/>
        </w:numPr>
        <w:rPr>
          <w:rFonts w:ascii="Arial" w:hAnsi="Arial" w:cs="Arial"/>
          <w:noProof/>
          <w:sz w:val="22"/>
          <w:szCs w:val="22"/>
        </w:rPr>
      </w:pPr>
      <w:r w:rsidRPr="0084448B">
        <w:rPr>
          <w:rFonts w:ascii="Arial" w:hAnsi="Arial" w:cs="Arial"/>
          <w:noProof/>
          <w:sz w:val="22"/>
          <w:szCs w:val="22"/>
        </w:rPr>
        <w:t>What is an ecosystem product?</w:t>
      </w:r>
      <w:r>
        <w:rPr>
          <w:rFonts w:ascii="Arial" w:hAnsi="Arial" w:cs="Arial"/>
          <w:noProof/>
          <w:sz w:val="22"/>
          <w:szCs w:val="22"/>
        </w:rPr>
        <w:t xml:space="preserve"> What are some examples?</w:t>
      </w:r>
    </w:p>
    <w:p w14:paraId="0CC12877" w14:textId="77777777" w:rsidR="0084448B" w:rsidRDefault="0084448B" w:rsidP="00E54D89">
      <w:pPr>
        <w:rPr>
          <w:rFonts w:ascii="Arial" w:hAnsi="Arial" w:cs="Arial"/>
          <w:noProof/>
          <w:sz w:val="22"/>
          <w:szCs w:val="22"/>
        </w:rPr>
      </w:pPr>
    </w:p>
    <w:p w14:paraId="1E7DE326" w14:textId="77777777" w:rsidR="0084448B" w:rsidRDefault="0084448B" w:rsidP="00E54D89">
      <w:pPr>
        <w:rPr>
          <w:rFonts w:ascii="Arial" w:hAnsi="Arial" w:cs="Arial"/>
          <w:noProof/>
          <w:sz w:val="22"/>
          <w:szCs w:val="22"/>
        </w:rPr>
      </w:pPr>
    </w:p>
    <w:p w14:paraId="3F7B932A" w14:textId="77777777" w:rsidR="0084448B" w:rsidRDefault="0084448B" w:rsidP="00E54D89">
      <w:pPr>
        <w:rPr>
          <w:rFonts w:ascii="Arial" w:hAnsi="Arial" w:cs="Arial"/>
          <w:noProof/>
          <w:sz w:val="22"/>
          <w:szCs w:val="22"/>
        </w:rPr>
      </w:pPr>
    </w:p>
    <w:p w14:paraId="31D7228C" w14:textId="797BD307" w:rsidR="0084448B" w:rsidRPr="0084448B" w:rsidRDefault="0084448B" w:rsidP="0084448B">
      <w:pPr>
        <w:pStyle w:val="ListParagraph"/>
        <w:numPr>
          <w:ilvl w:val="0"/>
          <w:numId w:val="12"/>
        </w:numPr>
        <w:rPr>
          <w:rFonts w:ascii="Arial" w:hAnsi="Arial" w:cs="Arial"/>
          <w:noProof/>
          <w:sz w:val="22"/>
          <w:szCs w:val="22"/>
        </w:rPr>
      </w:pPr>
      <w:r w:rsidRPr="0084448B">
        <w:rPr>
          <w:rFonts w:ascii="Arial" w:hAnsi="Arial" w:cs="Arial"/>
          <w:noProof/>
          <w:sz w:val="22"/>
          <w:szCs w:val="22"/>
        </w:rPr>
        <w:t>What is an ecosystem service?</w:t>
      </w:r>
      <w:r>
        <w:rPr>
          <w:rFonts w:ascii="Arial" w:hAnsi="Arial" w:cs="Arial"/>
          <w:noProof/>
          <w:sz w:val="22"/>
          <w:szCs w:val="22"/>
        </w:rPr>
        <w:t xml:space="preserve"> What are some examples?</w:t>
      </w:r>
    </w:p>
    <w:p w14:paraId="6C3EBCC2" w14:textId="77777777" w:rsidR="0084448B" w:rsidRDefault="0084448B" w:rsidP="00E54D89">
      <w:pPr>
        <w:rPr>
          <w:rFonts w:ascii="Arial" w:hAnsi="Arial" w:cs="Arial"/>
          <w:noProof/>
          <w:sz w:val="22"/>
          <w:szCs w:val="22"/>
        </w:rPr>
      </w:pPr>
    </w:p>
    <w:p w14:paraId="1E5BB6AB" w14:textId="77777777" w:rsidR="0084448B" w:rsidRDefault="0084448B" w:rsidP="00E54D89">
      <w:pPr>
        <w:rPr>
          <w:rFonts w:ascii="Arial" w:hAnsi="Arial" w:cs="Arial"/>
          <w:noProof/>
          <w:sz w:val="22"/>
          <w:szCs w:val="22"/>
        </w:rPr>
      </w:pPr>
    </w:p>
    <w:p w14:paraId="01F0C4F9" w14:textId="77777777" w:rsidR="0084448B" w:rsidRDefault="0084448B" w:rsidP="00E54D89">
      <w:pPr>
        <w:rPr>
          <w:rFonts w:ascii="Arial" w:hAnsi="Arial" w:cs="Arial"/>
          <w:noProof/>
          <w:sz w:val="22"/>
          <w:szCs w:val="22"/>
        </w:rPr>
      </w:pPr>
    </w:p>
    <w:p w14:paraId="5E7FFC20" w14:textId="77777777" w:rsidR="0084448B" w:rsidRDefault="0084448B" w:rsidP="00E54D89">
      <w:pPr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3564"/>
        <w:gridCol w:w="3564"/>
      </w:tblGrid>
      <w:tr w:rsidR="0084448B" w14:paraId="02919FF9" w14:textId="77777777" w:rsidTr="00124060">
        <w:trPr>
          <w:cantSplit/>
          <w:trHeight w:val="253"/>
          <w:tblHeader/>
        </w:trPr>
        <w:tc>
          <w:tcPr>
            <w:tcW w:w="2448" w:type="dxa"/>
          </w:tcPr>
          <w:p w14:paraId="7B8CF4A1" w14:textId="3A4B259C" w:rsidR="0084448B" w:rsidRPr="0084448B" w:rsidRDefault="0084448B" w:rsidP="0084448B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84448B">
              <w:rPr>
                <w:rFonts w:ascii="Arial" w:hAnsi="Arial" w:cs="Arial"/>
                <w:b/>
                <w:noProof/>
                <w:sz w:val="24"/>
                <w:szCs w:val="24"/>
              </w:rPr>
              <w:t>Ecosystem</w:t>
            </w:r>
          </w:p>
        </w:tc>
        <w:tc>
          <w:tcPr>
            <w:tcW w:w="3564" w:type="dxa"/>
          </w:tcPr>
          <w:p w14:paraId="6991CAAF" w14:textId="5BD62C7E" w:rsidR="0084448B" w:rsidRPr="0084448B" w:rsidRDefault="0084448B" w:rsidP="0084448B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84448B">
              <w:rPr>
                <w:rFonts w:ascii="Arial" w:hAnsi="Arial" w:cs="Arial"/>
                <w:b/>
                <w:noProof/>
                <w:sz w:val="24"/>
                <w:szCs w:val="24"/>
              </w:rPr>
              <w:t>Products</w:t>
            </w:r>
          </w:p>
        </w:tc>
        <w:tc>
          <w:tcPr>
            <w:tcW w:w="3564" w:type="dxa"/>
          </w:tcPr>
          <w:p w14:paraId="191981B4" w14:textId="4275BFC8" w:rsidR="0084448B" w:rsidRPr="0084448B" w:rsidRDefault="0084448B" w:rsidP="0084448B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84448B">
              <w:rPr>
                <w:rFonts w:ascii="Arial" w:hAnsi="Arial" w:cs="Arial"/>
                <w:b/>
                <w:noProof/>
                <w:sz w:val="24"/>
                <w:szCs w:val="24"/>
              </w:rPr>
              <w:t>Services</w:t>
            </w:r>
          </w:p>
        </w:tc>
      </w:tr>
      <w:tr w:rsidR="0084448B" w14:paraId="6928D517" w14:textId="77777777" w:rsidTr="0084448B">
        <w:trPr>
          <w:trHeight w:val="2045"/>
        </w:trPr>
        <w:tc>
          <w:tcPr>
            <w:tcW w:w="2448" w:type="dxa"/>
          </w:tcPr>
          <w:p w14:paraId="27B2D52C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12A8B7EE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6DA4DFC1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84448B" w14:paraId="110F23F6" w14:textId="77777777" w:rsidTr="0084448B">
        <w:trPr>
          <w:trHeight w:val="2045"/>
        </w:trPr>
        <w:tc>
          <w:tcPr>
            <w:tcW w:w="2448" w:type="dxa"/>
          </w:tcPr>
          <w:p w14:paraId="5E83B56F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7DD45A9B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56A4F31B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84448B" w14:paraId="1F8CF56C" w14:textId="77777777" w:rsidTr="0084448B">
        <w:trPr>
          <w:trHeight w:val="2045"/>
        </w:trPr>
        <w:tc>
          <w:tcPr>
            <w:tcW w:w="2448" w:type="dxa"/>
          </w:tcPr>
          <w:p w14:paraId="0CE33CFB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04A72DE6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1C987353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84448B" w14:paraId="0BE2A826" w14:textId="77777777" w:rsidTr="0084448B">
        <w:trPr>
          <w:trHeight w:val="2045"/>
        </w:trPr>
        <w:tc>
          <w:tcPr>
            <w:tcW w:w="2448" w:type="dxa"/>
          </w:tcPr>
          <w:p w14:paraId="7DAFE189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5F6C328A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54DBB604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84448B" w14:paraId="3942B179" w14:textId="77777777" w:rsidTr="0084448B">
        <w:trPr>
          <w:trHeight w:val="2045"/>
        </w:trPr>
        <w:tc>
          <w:tcPr>
            <w:tcW w:w="2448" w:type="dxa"/>
          </w:tcPr>
          <w:p w14:paraId="1159747A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564" w:type="dxa"/>
          </w:tcPr>
          <w:p w14:paraId="2FD6286A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45D937E9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84448B" w14:paraId="30E034EE" w14:textId="77777777" w:rsidTr="0084448B">
        <w:trPr>
          <w:trHeight w:val="2045"/>
        </w:trPr>
        <w:tc>
          <w:tcPr>
            <w:tcW w:w="2448" w:type="dxa"/>
          </w:tcPr>
          <w:p w14:paraId="4E9F41E7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4EB017AE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5489431B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84448B" w14:paraId="0CD5F538" w14:textId="77777777" w:rsidTr="0084448B">
        <w:trPr>
          <w:trHeight w:val="2045"/>
        </w:trPr>
        <w:tc>
          <w:tcPr>
            <w:tcW w:w="2448" w:type="dxa"/>
          </w:tcPr>
          <w:p w14:paraId="245B6B4D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62301E78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6B0DD5F5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84448B" w14:paraId="409283A6" w14:textId="77777777" w:rsidTr="0084448B">
        <w:trPr>
          <w:trHeight w:val="2045"/>
        </w:trPr>
        <w:tc>
          <w:tcPr>
            <w:tcW w:w="2448" w:type="dxa"/>
          </w:tcPr>
          <w:p w14:paraId="072D1753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67E4848C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44BDCDF2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84448B" w14:paraId="0912822D" w14:textId="77777777" w:rsidTr="0084448B">
        <w:trPr>
          <w:trHeight w:val="2045"/>
        </w:trPr>
        <w:tc>
          <w:tcPr>
            <w:tcW w:w="2448" w:type="dxa"/>
          </w:tcPr>
          <w:p w14:paraId="4FD13CC3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2914ED4B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22E011AB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84448B" w14:paraId="3CFE855B" w14:textId="77777777" w:rsidTr="0084448B">
        <w:trPr>
          <w:trHeight w:val="2045"/>
        </w:trPr>
        <w:tc>
          <w:tcPr>
            <w:tcW w:w="2448" w:type="dxa"/>
          </w:tcPr>
          <w:p w14:paraId="26189C8A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193A29B6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564" w:type="dxa"/>
          </w:tcPr>
          <w:p w14:paraId="675EDAD8" w14:textId="77777777" w:rsidR="0084448B" w:rsidRDefault="0084448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54BF4810" w14:textId="4244A5B6" w:rsidR="00284453" w:rsidRDefault="00284453" w:rsidP="0084448B">
      <w:pPr>
        <w:rPr>
          <w:rFonts w:ascii="Arial" w:hAnsi="Arial" w:cs="Arial"/>
          <w:noProof/>
          <w:sz w:val="22"/>
          <w:szCs w:val="22"/>
        </w:rPr>
      </w:pPr>
    </w:p>
    <w:sectPr w:rsidR="00284453" w:rsidSect="00652DBA"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CDC3D" w14:textId="77777777" w:rsidR="00027136" w:rsidRDefault="00027136" w:rsidP="0056725A">
      <w:r>
        <w:separator/>
      </w:r>
    </w:p>
  </w:endnote>
  <w:endnote w:type="continuationSeparator" w:id="0">
    <w:p w14:paraId="7D59BDD4" w14:textId="77777777" w:rsidR="00027136" w:rsidRDefault="00027136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380E2" w14:textId="028F0012" w:rsidR="00E44361" w:rsidRPr="006F19E5" w:rsidRDefault="00E44361" w:rsidP="00E44361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F19E5">
      <w:rPr>
        <w:rFonts w:ascii="Arial" w:hAnsi="Arial" w:cs="Arial"/>
        <w:i/>
        <w:color w:val="000000" w:themeColor="text1"/>
        <w:sz w:val="16"/>
        <w:szCs w:val="16"/>
      </w:rPr>
      <w:t>E</w:t>
    </w:r>
    <w:r w:rsidR="00ED50F7">
      <w:rPr>
        <w:rFonts w:ascii="Arial" w:hAnsi="Arial" w:cs="Arial"/>
        <w:i/>
        <w:color w:val="000000" w:themeColor="text1"/>
        <w:sz w:val="16"/>
        <w:szCs w:val="16"/>
      </w:rPr>
      <w:t>cosystems Unit, Activity 5</w:t>
    </w:r>
    <w:r w:rsidRPr="006F19E5">
      <w:rPr>
        <w:rFonts w:ascii="Arial" w:hAnsi="Arial" w:cs="Arial"/>
        <w:i/>
        <w:color w:val="000000" w:themeColor="text1"/>
        <w:sz w:val="16"/>
        <w:szCs w:val="16"/>
      </w:rPr>
      <w:t>.1</w:t>
    </w:r>
  </w:p>
  <w:p w14:paraId="2B056836" w14:textId="4AD8ED0A" w:rsidR="00652DBA" w:rsidRPr="006F19E5" w:rsidRDefault="00E44361" w:rsidP="00E44361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6F19E5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6F19E5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6F19E5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ED50F7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6F19E5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E21CE" w14:textId="4B923710" w:rsidR="00E44361" w:rsidRPr="006F19E5" w:rsidRDefault="00E44361" w:rsidP="00E44361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16E03FBE" wp14:editId="33FA1798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</w:t>
    </w:r>
    <w:r w:rsidR="00ED50F7">
      <w:rPr>
        <w:rFonts w:ascii="Arial" w:hAnsi="Arial" w:cs="Arial"/>
        <w:i/>
        <w:color w:val="000000" w:themeColor="text1"/>
        <w:sz w:val="16"/>
        <w:szCs w:val="16"/>
      </w:rPr>
      <w:t>Ecosystems Unit, Activity 5</w:t>
    </w:r>
    <w:r w:rsidRPr="006F19E5">
      <w:rPr>
        <w:rFonts w:ascii="Arial" w:hAnsi="Arial" w:cs="Arial"/>
        <w:i/>
        <w:color w:val="000000" w:themeColor="text1"/>
        <w:sz w:val="16"/>
        <w:szCs w:val="16"/>
      </w:rPr>
      <w:t>.1</w:t>
    </w:r>
  </w:p>
  <w:p w14:paraId="0B239AEE" w14:textId="1B739323" w:rsidR="00E44361" w:rsidRPr="006F19E5" w:rsidRDefault="00E44361" w:rsidP="00E44361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F19E5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4A209C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6A5344CA" w14:textId="1C67E535" w:rsidR="00652DBA" w:rsidRPr="006F19E5" w:rsidRDefault="00E44361" w:rsidP="00E44361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6F19E5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B3CA1" w14:textId="77777777" w:rsidR="00027136" w:rsidRDefault="00027136" w:rsidP="0056725A">
      <w:r>
        <w:separator/>
      </w:r>
    </w:p>
  </w:footnote>
  <w:footnote w:type="continuationSeparator" w:id="0">
    <w:p w14:paraId="1079C0FB" w14:textId="77777777" w:rsidR="00027136" w:rsidRDefault="00027136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7B371" w14:textId="2261C319" w:rsidR="00652DBA" w:rsidRPr="00927B48" w:rsidRDefault="00927B48" w:rsidP="00927B48">
    <w:pPr>
      <w:tabs>
        <w:tab w:val="left" w:pos="3008"/>
      </w:tabs>
      <w:spacing w:after="120"/>
      <w:rPr>
        <w:rFonts w:ascii="Arial" w:hAnsi="Arial" w:cs="Arial"/>
      </w:rPr>
    </w:pPr>
    <w:r w:rsidRPr="009F544F">
      <w:rPr>
        <w:rFonts w:ascii="Arial" w:hAnsi="Arial" w:cs="Arial"/>
        <w:sz w:val="22"/>
        <w:szCs w:val="22"/>
      </w:rPr>
      <w:t>Name _______________________________ Teacher _________________ Date __________</w:t>
    </w:r>
  </w:p>
  <w:p w14:paraId="101BE459" w14:textId="77777777" w:rsidR="00652DBA" w:rsidRDefault="00652D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7182"/>
    <w:multiLevelType w:val="hybridMultilevel"/>
    <w:tmpl w:val="0088CB2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974A99"/>
    <w:multiLevelType w:val="hybridMultilevel"/>
    <w:tmpl w:val="6B16BC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807AC3"/>
    <w:multiLevelType w:val="hybridMultilevel"/>
    <w:tmpl w:val="6B16BC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A73FC7"/>
    <w:multiLevelType w:val="hybridMultilevel"/>
    <w:tmpl w:val="8C38D2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3804A1"/>
    <w:multiLevelType w:val="hybridMultilevel"/>
    <w:tmpl w:val="0088CB2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A954BE"/>
    <w:multiLevelType w:val="hybridMultilevel"/>
    <w:tmpl w:val="91340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513D8"/>
    <w:multiLevelType w:val="hybridMultilevel"/>
    <w:tmpl w:val="9D0AF20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8F9368F"/>
    <w:multiLevelType w:val="hybridMultilevel"/>
    <w:tmpl w:val="9D0AF20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CC2663"/>
    <w:multiLevelType w:val="hybridMultilevel"/>
    <w:tmpl w:val="84762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6FAF"/>
    <w:rsid w:val="00006FAF"/>
    <w:rsid w:val="00013DFD"/>
    <w:rsid w:val="00027136"/>
    <w:rsid w:val="000B4B02"/>
    <w:rsid w:val="000F201F"/>
    <w:rsid w:val="00124060"/>
    <w:rsid w:val="00124F5D"/>
    <w:rsid w:val="00143382"/>
    <w:rsid w:val="001906F0"/>
    <w:rsid w:val="001922C6"/>
    <w:rsid w:val="001C1EF1"/>
    <w:rsid w:val="001E6E73"/>
    <w:rsid w:val="0023015B"/>
    <w:rsid w:val="00284453"/>
    <w:rsid w:val="002867E8"/>
    <w:rsid w:val="002A421B"/>
    <w:rsid w:val="002C772A"/>
    <w:rsid w:val="003556A5"/>
    <w:rsid w:val="00391232"/>
    <w:rsid w:val="003A36EB"/>
    <w:rsid w:val="00410ED9"/>
    <w:rsid w:val="00442DAD"/>
    <w:rsid w:val="00452757"/>
    <w:rsid w:val="0047337E"/>
    <w:rsid w:val="004A209C"/>
    <w:rsid w:val="005438B0"/>
    <w:rsid w:val="0054566C"/>
    <w:rsid w:val="00552C99"/>
    <w:rsid w:val="0056725A"/>
    <w:rsid w:val="00601602"/>
    <w:rsid w:val="00605CED"/>
    <w:rsid w:val="00652DBA"/>
    <w:rsid w:val="006772B4"/>
    <w:rsid w:val="006A0144"/>
    <w:rsid w:val="006D5420"/>
    <w:rsid w:val="006F19E5"/>
    <w:rsid w:val="0078531D"/>
    <w:rsid w:val="007E0C7D"/>
    <w:rsid w:val="007F038E"/>
    <w:rsid w:val="0084448B"/>
    <w:rsid w:val="00847CFD"/>
    <w:rsid w:val="00864454"/>
    <w:rsid w:val="008746BD"/>
    <w:rsid w:val="00891C6D"/>
    <w:rsid w:val="008A0EA2"/>
    <w:rsid w:val="008D4B6F"/>
    <w:rsid w:val="00927B48"/>
    <w:rsid w:val="009325D7"/>
    <w:rsid w:val="00950FEC"/>
    <w:rsid w:val="00954DD9"/>
    <w:rsid w:val="00956CC3"/>
    <w:rsid w:val="00957FA3"/>
    <w:rsid w:val="009859B5"/>
    <w:rsid w:val="00990C38"/>
    <w:rsid w:val="009A7428"/>
    <w:rsid w:val="00A018D5"/>
    <w:rsid w:val="00A712DE"/>
    <w:rsid w:val="00A85030"/>
    <w:rsid w:val="00AC247E"/>
    <w:rsid w:val="00AC3464"/>
    <w:rsid w:val="00AD1278"/>
    <w:rsid w:val="00AE357E"/>
    <w:rsid w:val="00B00BC1"/>
    <w:rsid w:val="00B2016D"/>
    <w:rsid w:val="00B418C6"/>
    <w:rsid w:val="00B61170"/>
    <w:rsid w:val="00B776CE"/>
    <w:rsid w:val="00B83D58"/>
    <w:rsid w:val="00BA3005"/>
    <w:rsid w:val="00BC19AF"/>
    <w:rsid w:val="00BD6B74"/>
    <w:rsid w:val="00BE7E38"/>
    <w:rsid w:val="00BF2E2D"/>
    <w:rsid w:val="00C170CB"/>
    <w:rsid w:val="00C27633"/>
    <w:rsid w:val="00C8784F"/>
    <w:rsid w:val="00CE6EA5"/>
    <w:rsid w:val="00D4685F"/>
    <w:rsid w:val="00D70EFB"/>
    <w:rsid w:val="00D71ADB"/>
    <w:rsid w:val="00D77E6C"/>
    <w:rsid w:val="00D94578"/>
    <w:rsid w:val="00E44361"/>
    <w:rsid w:val="00E54D89"/>
    <w:rsid w:val="00E86CA6"/>
    <w:rsid w:val="00EC206D"/>
    <w:rsid w:val="00ED50F7"/>
    <w:rsid w:val="00F1372B"/>
    <w:rsid w:val="00F34CDE"/>
    <w:rsid w:val="00FE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8F64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Hyperlink">
    <w:name w:val="Hyperlink"/>
    <w:basedOn w:val="DefaultParagraphFont"/>
    <w:uiPriority w:val="99"/>
    <w:unhideWhenUsed/>
    <w:rsid w:val="00652D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Nick\Dropbox\2%20CTIME2%20General\2.2%20Curriculum%20Development\2.2.1%20Curriculum%20Materials\2.2.1.7%202015%20Revisions\Preparing%20for%202015%20Revisions\Templates%20for%202015%20Revisions\Template%203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7990F1B-1873-1D40-A723-C48BCA5EB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C:\Users\Nick\Dropbox\2 CTIME2 General\2.2 Curriculum Development\2.2.1 Curriculum Materials\2.2.1.7 2015 Revisions\Preparing for 2015 Revisions\Templates for 2015 Revisions\Template 3 Worksheet.dotx</Template>
  <TotalTime>3</TotalTime>
  <Pages>2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Verbanic</dc:creator>
  <cp:keywords/>
  <dc:description/>
  <cp:lastModifiedBy>Anderson, Charles</cp:lastModifiedBy>
  <cp:revision>5</cp:revision>
  <dcterms:created xsi:type="dcterms:W3CDTF">2018-01-15T16:02:00Z</dcterms:created>
  <dcterms:modified xsi:type="dcterms:W3CDTF">2019-12-09T11:47:00Z</dcterms:modified>
</cp:coreProperties>
</file>